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4F7397">
        <w:rPr>
          <w:rFonts w:eastAsia="Arial"/>
          <w:b/>
          <w:kern w:val="3"/>
          <w:sz w:val="24"/>
          <w:szCs w:val="24"/>
          <w:lang w:eastAsia="zh-CN"/>
        </w:rPr>
        <w:t>ул. Академика Сахарова, д. 16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F1A70" w:rsidRPr="00AF1A7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966" w:rsidRPr="00682966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68296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2966" w:rsidRPr="00682966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397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AF1A70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BB32-237B-47DC-B69B-AC7A6D9D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2024-06-19T11:21:00Z</dcterms:created>
  <dcterms:modified xsi:type="dcterms:W3CDTF">2024-07-01T12:06:00Z</dcterms:modified>
</cp:coreProperties>
</file>